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FD13C5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FD13C5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bookmarkStart w:id="0" w:name="_GoBack"/>
            <w:bookmarkEnd w:id="0"/>
            <w:r w:rsidRPr="00FD13C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FD13C5">
              <w:rPr>
                <w:lang w:val="el-GR"/>
              </w:rPr>
              <w:t xml:space="preserve"> </w:t>
            </w:r>
            <w:proofErr w:type="spellStart"/>
            <w:r w:rsidRPr="00FD13C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Ενδοοστική</w:t>
            </w:r>
            <w:proofErr w:type="spellEnd"/>
            <w:r w:rsidRPr="00FD13C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γραμμή </w:t>
            </w:r>
            <w:r w:rsidRPr="00FD13C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training</w:t>
            </w:r>
            <w:r w:rsidRPr="00FD13C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D13C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kit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D13C5" w:rsidRPr="004E67E9" w:rsidTr="00447A2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Εκπαιδευτικό σετ </w:t>
            </w:r>
            <w:proofErr w:type="spellStart"/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ενδοοστικής</w:t>
            </w:r>
            <w:proofErr w:type="spellEnd"/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προσπέλασης για παιδιατρικούς ασθενείς, σχεδιασμένο για εκπαίδευση προπτυχιακών φοιτητών Ιατρικής, ειδικευόμενων και επαγγελματιών υγείας σε συνθήκες προσομοίωσης επειγόντων περιστατικών.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D13C5" w:rsidRPr="004E67E9" w:rsidTr="00447A2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Κατάλληλο για εκπαίδευση σε: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>Επείγουσα ιατρική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>Παιδιατρική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>Αναισθησιολογία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Advanced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Life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Support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ALS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/ 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PALS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OSCE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εργαστήρια δεξιοτήτων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D13C5" w:rsidRPr="004E67E9" w:rsidTr="00447A2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Εκ</w:t>
            </w:r>
            <w:proofErr w:type="spellEnd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παιδευτικό </w:t>
            </w:r>
            <w:proofErr w:type="spellStart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σύστημ</w:t>
            </w:r>
            <w:proofErr w:type="spellEnd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ενδοοστικής</w:t>
            </w:r>
            <w:proofErr w:type="spellEnd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</w:t>
            </w:r>
            <w:proofErr w:type="spellStart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ροσ</w:t>
            </w:r>
            <w:proofErr w:type="spellEnd"/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πέλασης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D13C5" w:rsidRPr="004E67E9" w:rsidTr="00447A2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Προσομοίωση παιδιατρικού οστού (π.χ. κνήμη)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D13C5" w:rsidRPr="004E67E9" w:rsidTr="00447A2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Ρεαλιστική αίσθηση διάτρησης φλοιού οστού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D13C5" w:rsidRPr="004E67E9" w:rsidTr="00447A2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Συμβατό με συνήθη συστήματα 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</w:rPr>
              <w:t>IO</w:t>
            </w: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(βελόνες/συσκευές)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FD13C5" w:rsidRPr="00FD13C5" w:rsidTr="001E7D1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D13C5" w:rsidRPr="00FD13C5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Ασφαλές υλικό, κατάλληλο για εκπαιδευτική χρήση</w:t>
            </w:r>
          </w:p>
        </w:tc>
        <w:tc>
          <w:tcPr>
            <w:tcW w:w="1080" w:type="dxa"/>
            <w:shd w:val="clear" w:color="auto" w:fill="auto"/>
          </w:tcPr>
          <w:p w:rsidR="00FD13C5" w:rsidRDefault="00FD13C5" w:rsidP="00FD13C5">
            <w:pPr>
              <w:jc w:val="center"/>
            </w:pPr>
            <w:r w:rsidRPr="00F80C7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D13C5" w:rsidRPr="00FD13C5" w:rsidTr="001E7D1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D13C5" w:rsidRPr="00FD13C5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Δεν προορίζεται για κλινική χρήση σε ασθενείς</w:t>
            </w:r>
          </w:p>
        </w:tc>
        <w:tc>
          <w:tcPr>
            <w:tcW w:w="1080" w:type="dxa"/>
            <w:shd w:val="clear" w:color="auto" w:fill="auto"/>
          </w:tcPr>
          <w:p w:rsidR="00FD13C5" w:rsidRDefault="00FD13C5" w:rsidP="00FD13C5">
            <w:pPr>
              <w:jc w:val="center"/>
            </w:pPr>
            <w:r w:rsidRPr="00F80C7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D13C5" w:rsidRPr="00FD13C5" w:rsidTr="001E7D1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D13C5" w:rsidRPr="00FD13C5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5" w:rsidRPr="00FD13C5" w:rsidRDefault="00FD13C5" w:rsidP="00FD13C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FD13C5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Περιλαμβάνει: Εκπαιδευτικό ομοίωμα, Ανταλλακτικά μέρη, Οδηγίες χρήσης</w:t>
            </w:r>
          </w:p>
        </w:tc>
        <w:tc>
          <w:tcPr>
            <w:tcW w:w="1080" w:type="dxa"/>
            <w:shd w:val="clear" w:color="auto" w:fill="auto"/>
          </w:tcPr>
          <w:p w:rsidR="00FD13C5" w:rsidRDefault="00FD13C5" w:rsidP="00FD13C5">
            <w:pPr>
              <w:jc w:val="center"/>
            </w:pPr>
            <w:r w:rsidRPr="00F80C7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D13C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D13C5" w:rsidRPr="00FD13C5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D13C5" w:rsidRPr="004E67E9" w:rsidRDefault="00FD13C5" w:rsidP="00FD13C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E337FD"/>
    <w:rsid w:val="00EA1C8C"/>
    <w:rsid w:val="00FD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C1AD7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8FDAF2FA</Template>
  <TotalTime>0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2025-12-16T09:41:00Z</dcterms:created>
  <dcterms:modified xsi:type="dcterms:W3CDTF">2025-12-16T09:41:00Z</dcterms:modified>
</cp:coreProperties>
</file>